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2280" w14:textId="7905B422" w:rsidR="00BA00AB" w:rsidRDefault="00295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RYCHEMONDE</w:t>
      </w:r>
      <w:r>
        <w:rPr>
          <w:rFonts w:ascii="Times New Roman" w:hAnsi="Times New Roman" w:cs="Times New Roman"/>
          <w:sz w:val="24"/>
          <w:szCs w:val="24"/>
        </w:rPr>
        <w:t xml:space="preserve">       (d.1467)</w:t>
      </w:r>
    </w:p>
    <w:p w14:paraId="6ADC7A01" w14:textId="7ACD0A01" w:rsidR="00295DCE" w:rsidRDefault="00295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</w:t>
      </w:r>
      <w:r w:rsidR="005650FF">
        <w:rPr>
          <w:rFonts w:ascii="Times New Roman" w:hAnsi="Times New Roman" w:cs="Times New Roman"/>
          <w:sz w:val="24"/>
          <w:szCs w:val="24"/>
        </w:rPr>
        <w:t>kelldale</w:t>
      </w:r>
      <w:r>
        <w:rPr>
          <w:rFonts w:ascii="Times New Roman" w:hAnsi="Times New Roman" w:cs="Times New Roman"/>
          <w:sz w:val="24"/>
          <w:szCs w:val="24"/>
        </w:rPr>
        <w:t>, in the parish of Ripon.</w:t>
      </w:r>
    </w:p>
    <w:p w14:paraId="52F96CC0" w14:textId="45CDD0A6" w:rsidR="00295DCE" w:rsidRDefault="00295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A546A" w14:textId="04150D66" w:rsidR="00295DCE" w:rsidRDefault="00295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FBFF2" w14:textId="19EB926E" w:rsidR="00295DCE" w:rsidRDefault="00295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Jun.1467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p.142)</w:t>
      </w:r>
    </w:p>
    <w:p w14:paraId="7D5D44F9" w14:textId="7E2BFB71" w:rsidR="00295DCE" w:rsidRDefault="00295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5A08F8" w14:textId="31171A17" w:rsidR="00295DCE" w:rsidRDefault="00295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50B1E8" w14:textId="063C2DDD" w:rsidR="00295DCE" w:rsidRPr="00295DCE" w:rsidRDefault="00295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295DCE" w:rsidRPr="00295D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1173A" w14:textId="77777777" w:rsidR="00295DCE" w:rsidRDefault="00295DCE" w:rsidP="009139A6">
      <w:r>
        <w:separator/>
      </w:r>
    </w:p>
  </w:endnote>
  <w:endnote w:type="continuationSeparator" w:id="0">
    <w:p w14:paraId="6EE42ECC" w14:textId="77777777" w:rsidR="00295DCE" w:rsidRDefault="00295D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34E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CEB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BCE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7C69" w14:textId="77777777" w:rsidR="00295DCE" w:rsidRDefault="00295DCE" w:rsidP="009139A6">
      <w:r>
        <w:separator/>
      </w:r>
    </w:p>
  </w:footnote>
  <w:footnote w:type="continuationSeparator" w:id="0">
    <w:p w14:paraId="0113D015" w14:textId="77777777" w:rsidR="00295DCE" w:rsidRDefault="00295D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CD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E13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7AB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CE"/>
    <w:rsid w:val="000666E0"/>
    <w:rsid w:val="002510B7"/>
    <w:rsid w:val="00295DCE"/>
    <w:rsid w:val="005650F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EDD9C"/>
  <w15:chartTrackingRefBased/>
  <w15:docId w15:val="{60696796-E2B2-4615-AB3E-81E08C0A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2021-12-03T13:42:00Z</dcterms:created>
  <dcterms:modified xsi:type="dcterms:W3CDTF">2021-12-03T13:46:00Z</dcterms:modified>
</cp:coreProperties>
</file>